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HOLTE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Kinvaston, Staffordshire.</w:t>
      </w:r>
      <w:bookmarkStart w:id="0" w:name="_GoBack"/>
      <w:bookmarkEnd w:id="0"/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Penkridge,</w:t>
      </w: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into lands of the late Sir Adam Peshale(q.v.).</w:t>
      </w: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21-301)</w:t>
      </w: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C06BB" w:rsidRDefault="005C06BB" w:rsidP="005C06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2016</w:t>
      </w:r>
    </w:p>
    <w:sectPr w:rsidR="006B2F86" w:rsidRPr="005C06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6BB" w:rsidRDefault="005C06BB" w:rsidP="00E71FC3">
      <w:pPr>
        <w:spacing w:after="0" w:line="240" w:lineRule="auto"/>
      </w:pPr>
      <w:r>
        <w:separator/>
      </w:r>
    </w:p>
  </w:endnote>
  <w:endnote w:type="continuationSeparator" w:id="0">
    <w:p w:rsidR="005C06BB" w:rsidRDefault="005C06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6BB" w:rsidRDefault="005C06BB" w:rsidP="00E71FC3">
      <w:pPr>
        <w:spacing w:after="0" w:line="240" w:lineRule="auto"/>
      </w:pPr>
      <w:r>
        <w:separator/>
      </w:r>
    </w:p>
  </w:footnote>
  <w:footnote w:type="continuationSeparator" w:id="0">
    <w:p w:rsidR="005C06BB" w:rsidRDefault="005C06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BB"/>
    <w:rsid w:val="005C06B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D36EC"/>
  <w15:chartTrackingRefBased/>
  <w15:docId w15:val="{78F9BDEE-F05E-4AA8-BA75-66DC7AE86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6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2016-03-15T11:32:00Z</dcterms:created>
  <dcterms:modified xsi:type="dcterms:W3CDTF">2016-03-15T11:33:00Z</dcterms:modified>
</cp:coreProperties>
</file>